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ECF" w:rsidRDefault="00423ECF" w:rsidP="00423ECF">
      <w:pPr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</w:t>
      </w:r>
      <w:r w:rsidR="00880CDE">
        <w:rPr>
          <w:rFonts w:ascii="Arial" w:hAnsi="Arial" w:cs="Arial"/>
          <w:b/>
        </w:rPr>
        <w:t>ZA SKLOP 2</w:t>
      </w:r>
    </w:p>
    <w:p w:rsidR="00880CDE" w:rsidRDefault="00880CDE" w:rsidP="00423EC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STORITVE PREVOZOV Z AVTOBUSI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A02D42" w:rsidRPr="002D356D" w:rsidTr="00A02D42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A02D42" w:rsidRPr="002D356D" w:rsidTr="00A02D42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Default="00A02D42" w:rsidP="00804C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:rsidR="00A02D42" w:rsidRPr="002D356D" w:rsidRDefault="00A02D42" w:rsidP="00A02D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(Merilo M2: 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2D42" w:rsidRPr="002D356D" w:rsidTr="00A02D42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18DA" w:rsidRPr="002D356D" w:rsidTr="001314F1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8DA" w:rsidRPr="002D356D" w:rsidRDefault="000118DA" w:rsidP="000118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D42" w:rsidRPr="002D356D" w:rsidTr="00A02D42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631ED3" w:rsidRDefault="00A02D42" w:rsidP="00804CC3">
            <w:pPr>
              <w:jc w:val="center"/>
              <w:rPr>
                <w:rFonts w:ascii="Arial" w:hAnsi="Arial" w:cs="Arial"/>
              </w:rPr>
            </w:pPr>
            <w:r w:rsidRPr="00631ED3">
              <w:rPr>
                <w:rFonts w:ascii="Arial" w:hAnsi="Arial" w:cs="Arial"/>
              </w:rPr>
              <w:t>voznik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D42" w:rsidRPr="002D356D" w:rsidRDefault="00A02D42" w:rsidP="00804CC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D356D" w:rsidRPr="00874DDD" w:rsidRDefault="00B705D9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 w:rsidR="00160D48">
        <w:rPr>
          <w:rFonts w:ascii="Arial" w:eastAsia="Arial Unicode MS" w:hAnsi="Arial" w:cs="Arial"/>
          <w:i/>
          <w:kern w:val="1"/>
        </w:rPr>
        <w:t>zahtevane podatke.</w:t>
      </w:r>
    </w:p>
    <w:p w:rsidR="000118DA" w:rsidRPr="00032A21" w:rsidRDefault="000118DA" w:rsidP="000118DA">
      <w:pPr>
        <w:widowControl w:val="0"/>
        <w:spacing w:after="0" w:line="240" w:lineRule="auto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:rsidR="00B705D9" w:rsidRDefault="00B705D9" w:rsidP="00423ECF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FF2F37" w:rsidRDefault="00160D48" w:rsidP="00887BF5">
      <w:pPr>
        <w:widowControl w:val="0"/>
        <w:spacing w:after="0" w:line="240" w:lineRule="auto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="00423ECF" w:rsidRPr="00423ECF">
        <w:rPr>
          <w:rFonts w:ascii="Arial" w:eastAsia="Arial Unicode MS" w:hAnsi="Arial" w:cs="Arial"/>
          <w:kern w:val="1"/>
        </w:rPr>
        <w:t xml:space="preserve"> </w:t>
      </w:r>
      <w:r w:rsidR="00FF2F37">
        <w:rPr>
          <w:rFonts w:ascii="Arial" w:eastAsia="Arial Unicode MS" w:hAnsi="Arial" w:cs="Arial"/>
          <w:kern w:val="1"/>
        </w:rPr>
        <w:t xml:space="preserve">vsak </w:t>
      </w:r>
      <w:r w:rsidR="00423ECF" w:rsidRPr="00423ECF">
        <w:rPr>
          <w:rFonts w:ascii="Arial" w:eastAsia="Arial Unicode MS" w:hAnsi="Arial" w:cs="Arial"/>
          <w:kern w:val="1"/>
        </w:rPr>
        <w:t>kader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 ki se nanaša </w:t>
      </w:r>
      <w:r w:rsidR="00803C46">
        <w:rPr>
          <w:rFonts w:ascii="Arial" w:eastAsia="Arial Unicode MS" w:hAnsi="Arial" w:cs="Arial"/>
          <w:kern w:val="1"/>
        </w:rPr>
        <w:t>na merilo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803C46">
        <w:rPr>
          <w:rFonts w:ascii="Arial" w:eastAsia="Arial Unicode MS" w:hAnsi="Arial" w:cs="Arial"/>
          <w:kern w:val="1"/>
        </w:rPr>
        <w:t>M</w:t>
      </w:r>
      <w:r w:rsidR="00880CDE">
        <w:rPr>
          <w:rFonts w:ascii="Arial" w:eastAsia="Arial Unicode MS" w:hAnsi="Arial" w:cs="Arial"/>
          <w:kern w:val="1"/>
        </w:rPr>
        <w:t>2</w:t>
      </w:r>
      <w:r>
        <w:rPr>
          <w:rFonts w:ascii="Arial" w:eastAsia="Arial Unicode MS" w:hAnsi="Arial" w:cs="Arial"/>
          <w:kern w:val="1"/>
        </w:rPr>
        <w:t>,</w:t>
      </w:r>
      <w:r w:rsidR="002D356D">
        <w:rPr>
          <w:rFonts w:ascii="Arial" w:eastAsia="Arial Unicode MS" w:hAnsi="Arial" w:cs="Arial"/>
          <w:kern w:val="1"/>
        </w:rPr>
        <w:t xml:space="preserve"> </w:t>
      </w:r>
      <w:r w:rsidR="002D356D" w:rsidRPr="00E16164">
        <w:rPr>
          <w:rFonts w:ascii="Arial" w:eastAsia="Arial Unicode MS" w:hAnsi="Arial" w:cs="Arial"/>
          <w:kern w:val="1"/>
          <w:u w:val="single"/>
        </w:rPr>
        <w:t>prilagamo</w:t>
      </w:r>
      <w:r w:rsidR="00880CDE">
        <w:rPr>
          <w:rFonts w:ascii="Arial" w:eastAsia="Arial Unicode MS" w:hAnsi="Arial" w:cs="Arial"/>
          <w:kern w:val="1"/>
        </w:rPr>
        <w:t xml:space="preserve"> </w:t>
      </w:r>
      <w:r w:rsidR="00423ECF"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="00880CDE">
        <w:rPr>
          <w:rFonts w:ascii="Arial" w:eastAsia="Arial Unicode MS" w:hAnsi="Arial" w:cs="Arial"/>
          <w:kern w:val="1"/>
        </w:rPr>
        <w:t>voznik</w:t>
      </w:r>
      <w:r w:rsidR="00423ECF" w:rsidRPr="00423ECF">
        <w:rPr>
          <w:rFonts w:ascii="Arial" w:eastAsia="Arial Unicode MS" w:hAnsi="Arial" w:cs="Arial"/>
          <w:kern w:val="1"/>
        </w:rPr>
        <w:t xml:space="preserve"> zaposlen</w:t>
      </w:r>
      <w:r w:rsidR="00880CDE">
        <w:rPr>
          <w:rFonts w:ascii="Arial" w:eastAsia="Arial Unicode MS" w:hAnsi="Arial" w:cs="Arial"/>
          <w:kern w:val="1"/>
        </w:rPr>
        <w:t xml:space="preserve"> pri ponudniku za nedoločen čas.</w:t>
      </w:r>
    </w:p>
    <w:p w:rsidR="00FF2F37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A02D42" w:rsidRPr="00FF2F37" w:rsidRDefault="00A02D42" w:rsidP="00A02D42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V/na</w:t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, dne </w:t>
      </w:r>
    </w:p>
    <w:p w:rsidR="00A02D42" w:rsidRDefault="00A02D42" w:rsidP="00A02D42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A02D42" w:rsidRPr="00FF2F37" w:rsidRDefault="00A02D42" w:rsidP="00A02D42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>Ime in priimek:</w:t>
      </w:r>
    </w:p>
    <w:p w:rsidR="00A02D42" w:rsidRPr="00FF2F37" w:rsidRDefault="00A02D42" w:rsidP="00A02D42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</w:rPr>
      </w:pPr>
    </w:p>
    <w:p w:rsidR="00B37BF3" w:rsidRPr="002935D6" w:rsidRDefault="00A02D42" w:rsidP="00A02D42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Podpis in žig:</w:t>
      </w:r>
      <w:bookmarkStart w:id="0" w:name="_GoBack"/>
      <w:bookmarkEnd w:id="0"/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803C46">
      <w:headerReference w:type="default" r:id="rId7"/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5D9" w:rsidRPr="00AC1C94" w:rsidRDefault="00B705D9" w:rsidP="00423ECF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631ED3">
      <w:rPr>
        <w:rFonts w:ascii="Arial" w:eastAsia="Arial Unicode MS" w:hAnsi="Arial" w:cs="Arial"/>
        <w:kern w:val="1"/>
        <w:sz w:val="16"/>
        <w:szCs w:val="16"/>
      </w:rPr>
      <w:t>a</w:t>
    </w:r>
    <w:r>
      <w:rPr>
        <w:rFonts w:ascii="Arial" w:eastAsia="Arial Unicode MS" w:hAnsi="Arial" w:cs="Arial"/>
        <w:kern w:val="1"/>
        <w:sz w:val="16"/>
        <w:szCs w:val="16"/>
      </w:rPr>
      <w:t xml:space="preserve"> Seznam kadrov</w:t>
    </w:r>
    <w:r w:rsidR="00880CDE">
      <w:rPr>
        <w:rFonts w:ascii="Arial" w:eastAsia="Arial Unicode MS" w:hAnsi="Arial" w:cs="Arial"/>
        <w:kern w:val="1"/>
        <w:sz w:val="16"/>
        <w:szCs w:val="16"/>
      </w:rPr>
      <w:t xml:space="preserve"> za sklop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118DA"/>
    <w:rsid w:val="000409B0"/>
    <w:rsid w:val="000A2BB1"/>
    <w:rsid w:val="00160D48"/>
    <w:rsid w:val="00176504"/>
    <w:rsid w:val="00225902"/>
    <w:rsid w:val="002809C5"/>
    <w:rsid w:val="002935D6"/>
    <w:rsid w:val="00295BE2"/>
    <w:rsid w:val="002D356D"/>
    <w:rsid w:val="00300D4A"/>
    <w:rsid w:val="00423ECF"/>
    <w:rsid w:val="005C2B80"/>
    <w:rsid w:val="00611931"/>
    <w:rsid w:val="00631ED3"/>
    <w:rsid w:val="00803C46"/>
    <w:rsid w:val="00874DDD"/>
    <w:rsid w:val="00880CDE"/>
    <w:rsid w:val="00887BF5"/>
    <w:rsid w:val="00A02D42"/>
    <w:rsid w:val="00AC1C94"/>
    <w:rsid w:val="00B37BF3"/>
    <w:rsid w:val="00B705D9"/>
    <w:rsid w:val="00C822C2"/>
    <w:rsid w:val="00D930C9"/>
    <w:rsid w:val="00E16164"/>
    <w:rsid w:val="00EB789A"/>
    <w:rsid w:val="00F24E28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586FAC0D</Template>
  <TotalTime>5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Nataša Šincek</cp:lastModifiedBy>
  <cp:revision>8</cp:revision>
  <dcterms:created xsi:type="dcterms:W3CDTF">2019-10-22T11:49:00Z</dcterms:created>
  <dcterms:modified xsi:type="dcterms:W3CDTF">2019-11-21T12:25:00Z</dcterms:modified>
</cp:coreProperties>
</file>